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23" w:rsidRPr="00B904B0" w:rsidRDefault="00087823" w:rsidP="006C4079">
      <w:pPr>
        <w:pStyle w:val="a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087823" w:rsidRPr="00414FF1" w:rsidRDefault="00087823" w:rsidP="006C4079">
      <w:pPr>
        <w:pStyle w:val="BodyTextIndent3"/>
        <w:spacing w:line="360" w:lineRule="auto"/>
        <w:ind w:left="0"/>
        <w:jc w:val="both"/>
      </w:pPr>
      <w:r w:rsidRPr="00414FF1">
        <w:t xml:space="preserve">г. Десногорск </w:t>
      </w:r>
      <w:r w:rsidRPr="00414FF1">
        <w:tab/>
      </w:r>
      <w:r w:rsidRPr="00414FF1">
        <w:tab/>
      </w:r>
      <w:r w:rsidRPr="00414FF1">
        <w:tab/>
      </w:r>
      <w:r w:rsidRPr="00414FF1">
        <w:tab/>
        <w:t xml:space="preserve">           </w:t>
      </w:r>
      <w:r w:rsidRPr="00414FF1">
        <w:tab/>
      </w:r>
      <w:r w:rsidRPr="00414FF1">
        <w:tab/>
        <w:t>«___»__________201  г.</w:t>
      </w:r>
    </w:p>
    <w:p w:rsidR="00087823" w:rsidRPr="00414FF1" w:rsidRDefault="0008782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414FF1">
        <w:rPr>
          <w:rFonts w:cs="Arial"/>
          <w:b/>
          <w:bCs/>
          <w:sz w:val="24"/>
          <w:szCs w:val="24"/>
        </w:rPr>
        <w:t>«Покупатель»</w:t>
      </w:r>
      <w:r w:rsidRPr="00414FF1">
        <w:rPr>
          <w:rFonts w:cs="Arial"/>
          <w:sz w:val="24"/>
          <w:szCs w:val="24"/>
        </w:rPr>
        <w:t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и доверенности № 27-20/3497 от 09.12.2010г., с одной стороны  и _______________,</w:t>
      </w:r>
      <w:r w:rsidRPr="00414FF1">
        <w:rPr>
          <w:rFonts w:cs="Arial"/>
          <w:b/>
          <w:bCs/>
          <w:sz w:val="24"/>
          <w:szCs w:val="24"/>
        </w:rPr>
        <w:t xml:space="preserve"> </w:t>
      </w:r>
      <w:r w:rsidRPr="00414FF1">
        <w:rPr>
          <w:rFonts w:cs="Arial"/>
          <w:sz w:val="24"/>
          <w:szCs w:val="24"/>
        </w:rPr>
        <w:t xml:space="preserve">именуемое (ый) в дальнейшем </w:t>
      </w:r>
      <w:r w:rsidRPr="00414FF1">
        <w:rPr>
          <w:rFonts w:cs="Arial"/>
          <w:b/>
          <w:bCs/>
          <w:sz w:val="24"/>
          <w:szCs w:val="24"/>
        </w:rPr>
        <w:t>«Поставщик»</w:t>
      </w:r>
      <w:r w:rsidRPr="00414FF1">
        <w:rPr>
          <w:rFonts w:cs="Arial"/>
          <w:sz w:val="24"/>
          <w:szCs w:val="24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087823" w:rsidRPr="00414FF1" w:rsidRDefault="00087823" w:rsidP="006C4079">
      <w:pPr>
        <w:pStyle w:val="a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414FF1">
        <w:rPr>
          <w:rFonts w:cs="Arial"/>
          <w:sz w:val="24"/>
          <w:szCs w:val="24"/>
        </w:rPr>
        <w:tab/>
      </w:r>
      <w:r w:rsidRPr="00414FF1">
        <w:rPr>
          <w:rFonts w:cs="Arial"/>
          <w:b/>
          <w:bCs/>
          <w:sz w:val="24"/>
          <w:szCs w:val="24"/>
        </w:rPr>
        <w:t>1. ПРЕДМЕТ ДОГОВОРА</w:t>
      </w:r>
    </w:p>
    <w:p w:rsidR="00087823" w:rsidRPr="00414FF1" w:rsidRDefault="00087823" w:rsidP="000C0F02">
      <w:pPr>
        <w:pStyle w:val="Header"/>
        <w:tabs>
          <w:tab w:val="left" w:pos="0"/>
        </w:tabs>
        <w:spacing w:line="300" w:lineRule="auto"/>
        <w:ind w:firstLine="709"/>
        <w:rPr>
          <w:rFonts w:cs="Arial"/>
          <w:b/>
          <w:szCs w:val="24"/>
        </w:rPr>
      </w:pPr>
      <w:r w:rsidRPr="00414FF1">
        <w:rPr>
          <w:rFonts w:cs="Arial"/>
          <w:szCs w:val="24"/>
        </w:rPr>
        <w:t xml:space="preserve">1.1. </w:t>
      </w:r>
      <w:r w:rsidRPr="00414FF1">
        <w:rPr>
          <w:rFonts w:cs="Arial"/>
          <w:b/>
          <w:szCs w:val="24"/>
        </w:rPr>
        <w:t>Первый вариант:</w:t>
      </w:r>
    </w:p>
    <w:p w:rsidR="00087823" w:rsidRPr="00414FF1" w:rsidRDefault="00087823" w:rsidP="000C0F0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414FF1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414FF1">
        <w:rPr>
          <w:rFonts w:ascii="Arial" w:hAnsi="Arial" w:cs="Arial"/>
          <w:bCs/>
        </w:rPr>
        <w:t>Поставщиком</w:t>
      </w:r>
      <w:r w:rsidRPr="00414FF1">
        <w:rPr>
          <w:rFonts w:ascii="Arial" w:hAnsi="Arial" w:cs="Arial"/>
        </w:rPr>
        <w:t xml:space="preserve"> расходных материалов и запасных частей  к копировальной технике (далее – Продукция)  в количестве и ассортименте, по цене и в сроки согласно       Спецификациям №1, №2, (приложения №1, №2) являющимися неотъемлемой частью настоящего Договора.</w:t>
      </w:r>
    </w:p>
    <w:p w:rsidR="00087823" w:rsidRPr="00414FF1" w:rsidRDefault="00087823" w:rsidP="000C0F02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ab/>
        <w:t xml:space="preserve">Приемка и оплата </w:t>
      </w:r>
      <w:r w:rsidRPr="00414FF1">
        <w:rPr>
          <w:rFonts w:ascii="Arial" w:hAnsi="Arial" w:cs="Arial"/>
          <w:bCs/>
        </w:rPr>
        <w:t>Покупателем</w:t>
      </w:r>
      <w:r w:rsidRPr="00414FF1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087823" w:rsidRPr="00414FF1" w:rsidRDefault="00087823" w:rsidP="000C0F0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414FF1">
        <w:rPr>
          <w:rFonts w:ascii="Arial" w:hAnsi="Arial" w:cs="Arial"/>
          <w:b/>
          <w:bCs/>
        </w:rPr>
        <w:t>Второй вариант:</w:t>
      </w:r>
    </w:p>
    <w:p w:rsidR="00087823" w:rsidRPr="00414FF1" w:rsidRDefault="00087823" w:rsidP="000C0F0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1.1. Предметом настоящего договора является поставка </w:t>
      </w:r>
      <w:r w:rsidRPr="00414FF1">
        <w:rPr>
          <w:rFonts w:ascii="Arial" w:hAnsi="Arial" w:cs="Arial"/>
          <w:bCs/>
        </w:rPr>
        <w:t>Поставщиком</w:t>
      </w:r>
      <w:r w:rsidRPr="00414FF1">
        <w:rPr>
          <w:rFonts w:ascii="Arial" w:hAnsi="Arial" w:cs="Arial"/>
        </w:rPr>
        <w:t>, расходных материалов и запасных частей  к копировальной технике  (далее – Продукция) в количестве и ассортименте по цене и в сроки согласно Спецификациям №1, №2, (приложения №1, №2) являющимися неотъемлемой частью настоящего Договора.</w:t>
      </w:r>
    </w:p>
    <w:p w:rsidR="00087823" w:rsidRPr="00414FF1" w:rsidRDefault="00087823" w:rsidP="000C0F02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Грузополучатель осуществляет приемку продукции в порядке, установленном настоящим Договором.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414FF1">
        <w:rPr>
          <w:rFonts w:cs="Arial"/>
          <w:b/>
          <w:bCs/>
          <w:sz w:val="24"/>
          <w:szCs w:val="24"/>
        </w:rPr>
        <w:t>2. ЦЕНА ДОГОВОРА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  <w:bCs/>
        </w:rPr>
        <w:t>______________ (_______________________________________) руб. ___ копеек,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  <w:vertAlign w:val="superscript"/>
        </w:rPr>
        <w:t>цифрами и прописью</w:t>
      </w:r>
      <w:r w:rsidRPr="00414FF1">
        <w:rPr>
          <w:rFonts w:ascii="Arial" w:hAnsi="Arial" w:cs="Arial"/>
          <w:bCs/>
        </w:rPr>
        <w:t xml:space="preserve"> </w:t>
      </w:r>
    </w:p>
    <w:p w:rsidR="00087823" w:rsidRPr="00414FF1" w:rsidRDefault="00087823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087823" w:rsidRPr="00414FF1" w:rsidRDefault="0008782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</w:rPr>
        <w:tab/>
      </w:r>
      <w:r w:rsidRPr="00414FF1">
        <w:rPr>
          <w:rFonts w:ascii="Arial" w:hAnsi="Arial" w:cs="Arial"/>
          <w:bCs/>
          <w:vertAlign w:val="superscript"/>
        </w:rPr>
        <w:t>цифрами и прописью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414FF1">
        <w:rPr>
          <w:rFonts w:ascii="Arial" w:hAnsi="Arial" w:cs="Arial"/>
          <w:bCs/>
        </w:rPr>
        <w:t>________________ (____________________________________) руб. ___ копеек.</w:t>
      </w:r>
      <w:r w:rsidRPr="00414FF1">
        <w:rPr>
          <w:rFonts w:ascii="Arial" w:hAnsi="Arial" w:cs="Arial"/>
          <w:bCs/>
          <w:vertAlign w:val="superscript"/>
        </w:rPr>
        <w:tab/>
      </w:r>
      <w:r w:rsidRPr="00414FF1">
        <w:rPr>
          <w:rFonts w:ascii="Arial" w:hAnsi="Arial" w:cs="Arial"/>
          <w:bCs/>
          <w:vertAlign w:val="superscript"/>
        </w:rPr>
        <w:tab/>
      </w:r>
      <w:r w:rsidRPr="00414FF1">
        <w:rPr>
          <w:rFonts w:ascii="Arial" w:hAnsi="Arial" w:cs="Arial"/>
          <w:bCs/>
          <w:vertAlign w:val="superscript"/>
        </w:rPr>
        <w:tab/>
      </w:r>
      <w:r w:rsidRPr="00414FF1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087823" w:rsidRPr="00414FF1" w:rsidRDefault="0008782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>2.2 Цены являются твердыми на весь период поставки и не подлежат изменению.</w:t>
      </w:r>
    </w:p>
    <w:p w:rsidR="00087823" w:rsidRPr="00414FF1" w:rsidRDefault="0008782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 xml:space="preserve">2.3 Доставка продукции до склада Грузополучателя осуществляется Поставщиком. </w:t>
      </w:r>
    </w:p>
    <w:p w:rsidR="00087823" w:rsidRPr="00414FF1" w:rsidRDefault="00087823" w:rsidP="00B6274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2.4 В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Продукции, затраты  </w:t>
      </w:r>
      <w:r w:rsidRPr="00414FF1">
        <w:rPr>
          <w:rFonts w:ascii="Arial" w:hAnsi="Arial" w:cs="Arial"/>
          <w:color w:val="0000FF"/>
        </w:rPr>
        <w:t>на согласование конструкторской, проектной и иной необходимой документации (</w:t>
      </w:r>
      <w:r w:rsidRPr="00414FF1">
        <w:rPr>
          <w:rFonts w:ascii="Arial" w:hAnsi="Arial" w:cs="Arial"/>
          <w:i/>
          <w:color w:val="FF0000"/>
        </w:rPr>
        <w:t>в случае предложения эквивалента Продукции, заявленной при проведении конкурсной процедуры</w:t>
      </w:r>
      <w:r w:rsidRPr="00414FF1">
        <w:rPr>
          <w:rFonts w:ascii="Arial" w:hAnsi="Arial" w:cs="Arial"/>
          <w:color w:val="0000FF"/>
        </w:rPr>
        <w:t>).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Тара и упаковка возвращению не подлежат.</w:t>
      </w:r>
    </w:p>
    <w:p w:rsidR="00087823" w:rsidRPr="00414FF1" w:rsidRDefault="00087823" w:rsidP="006C4079">
      <w:pPr>
        <w:pStyle w:val="a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414FF1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087823" w:rsidRPr="00414FF1" w:rsidRDefault="00087823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087823" w:rsidRPr="00414FF1" w:rsidRDefault="00087823" w:rsidP="00BA52D1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</w:r>
      <w:r w:rsidRPr="00414FF1">
        <w:rPr>
          <w:rFonts w:cs="Arial"/>
          <w:i/>
          <w:sz w:val="24"/>
          <w:szCs w:val="24"/>
        </w:rPr>
        <w:tab/>
      </w:r>
      <w:r w:rsidRPr="00414FF1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продукцию,  месте нахождения сопроводительных документов, указанных в п.3.5.</w:t>
      </w:r>
    </w:p>
    <w:p w:rsidR="00087823" w:rsidRPr="00414FF1" w:rsidRDefault="00087823" w:rsidP="006C4079">
      <w:pPr>
        <w:pStyle w:val="a"/>
        <w:spacing w:before="0" w:after="0" w:line="312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087823" w:rsidRPr="00414FF1" w:rsidRDefault="0008782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>3.2   Отгрузка Продукции в адрес Грузополучателя осуществляется по реквизитам Грузополучателя, указанным в спецификациях №1, №2  (приложения №1, №2).</w:t>
      </w:r>
    </w:p>
    <w:p w:rsidR="00087823" w:rsidRPr="00414FF1" w:rsidRDefault="00087823" w:rsidP="006C4079">
      <w:pPr>
        <w:pStyle w:val="a"/>
        <w:spacing w:before="0" w:after="0" w:line="300" w:lineRule="auto"/>
        <w:ind w:firstLine="567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3.3 Датой поставки считается дата приемки Продукции на складе Грузополучателя по товарно-транспортной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087823" w:rsidRPr="00414FF1" w:rsidRDefault="00087823" w:rsidP="0051175C">
      <w:pPr>
        <w:pStyle w:val="a"/>
        <w:spacing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Грузополучателем. Продукция должна быть поставлена в фирменной упаковке. Упаковка должна обеспечивать полную сохранность оборудования на весь срок его транспортировки с учетом перегрузок и длительного хранения.</w:t>
      </w:r>
    </w:p>
    <w:p w:rsidR="00087823" w:rsidRPr="00414FF1" w:rsidRDefault="00087823" w:rsidP="0051175C">
      <w:pPr>
        <w:pStyle w:val="a"/>
        <w:spacing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Поставка совместимых, восстановленных или перезаправленных  картриджей не допускается. Упаковка и маркировка расходных материалов должна содержать все признаки оригинальности, установленные производителями: голограммы, защитные пломбы, марки, содержащие все элементы защиты от подделок (микротесты, изменяемый под углом зрения цвет логотипа, термополоса и т.п.).</w:t>
      </w:r>
    </w:p>
    <w:p w:rsidR="00087823" w:rsidRPr="00414FF1" w:rsidRDefault="00087823" w:rsidP="0051175C">
      <w:pPr>
        <w:pStyle w:val="a"/>
        <w:spacing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Производственные коды на картриджах должны совпадать с производственными кодами на упаковке, корпус картриджа не должен иметь потертостей, царапин, сколов и следов вскрытия, а также не должны присутствовать следы чернил или мелкодисперсного тонера.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отчетных документов в момент поставки продукции: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-   накладных на отпуск продукции (ТОРГ – 12);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-   товарно-транспортных накладных (ТТН);</w:t>
      </w:r>
    </w:p>
    <w:p w:rsidR="00087823" w:rsidRPr="00414FF1" w:rsidRDefault="00087823" w:rsidP="00633075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 xml:space="preserve">- этикеток, подтверждающих качество продукции и его соответствие требованиям законодательства РФ. </w:t>
      </w:r>
    </w:p>
    <w:p w:rsidR="00087823" w:rsidRPr="00414FF1" w:rsidRDefault="00087823" w:rsidP="00633075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087823" w:rsidRPr="00414FF1" w:rsidRDefault="00087823" w:rsidP="00633075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инженеру УПТК __________ </w:t>
      </w:r>
      <w:r w:rsidRPr="00414FF1">
        <w:rPr>
          <w:rFonts w:cs="Arial"/>
          <w:color w:val="0070C0"/>
          <w:sz w:val="24"/>
          <w:szCs w:val="24"/>
        </w:rPr>
        <w:t>(указать Ф.И.О.  куратора договора № его факса и адрес электронной почты)</w:t>
      </w:r>
      <w:r w:rsidRPr="00414FF1">
        <w:rPr>
          <w:rFonts w:cs="Arial"/>
          <w:sz w:val="24"/>
          <w:szCs w:val="24"/>
        </w:rPr>
        <w:t xml:space="preserve"> все необходимые копии счетов-фактур и отчетных документов, перечисленных в 1 абз. настоящего пункта договора.</w:t>
      </w:r>
    </w:p>
    <w:p w:rsidR="00087823" w:rsidRPr="00414FF1" w:rsidRDefault="0008782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087823" w:rsidRPr="00414FF1" w:rsidRDefault="00087823" w:rsidP="006C4079">
      <w:pPr>
        <w:pStyle w:val="a"/>
        <w:spacing w:before="0" w:after="0" w:line="300" w:lineRule="auto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ab/>
        <w:t>При отгрузке Продукции 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3.8 Гарантийные обязательства.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Гарантийный срок – месяцев с даты приемки Продукции на склад Грузополучателя</w:t>
      </w:r>
      <w:r>
        <w:rPr>
          <w:rFonts w:cs="Arial"/>
          <w:sz w:val="24"/>
          <w:szCs w:val="24"/>
        </w:rPr>
        <w:t>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087823" w:rsidRPr="00414FF1" w:rsidRDefault="00087823" w:rsidP="00795F73">
      <w:pPr>
        <w:pStyle w:val="a"/>
        <w:spacing w:before="0" w:after="0" w:line="300" w:lineRule="auto"/>
        <w:rPr>
          <w:rFonts w:cs="Arial"/>
          <w:b/>
          <w:sz w:val="24"/>
          <w:szCs w:val="24"/>
        </w:rPr>
      </w:pPr>
      <w:r w:rsidRPr="00414FF1">
        <w:rPr>
          <w:rFonts w:cs="Arial"/>
          <w:iCs/>
          <w:color w:val="0070C0"/>
          <w:sz w:val="24"/>
          <w:szCs w:val="24"/>
        </w:rPr>
        <w:tab/>
      </w:r>
      <w:r w:rsidRPr="00414FF1">
        <w:rPr>
          <w:rFonts w:cs="Arial"/>
          <w:b/>
          <w:sz w:val="24"/>
          <w:szCs w:val="24"/>
        </w:rPr>
        <w:t xml:space="preserve">4.  ПРИЕМКА ПРОДУКЦИИ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087823" w:rsidRPr="00414FF1" w:rsidRDefault="00087823" w:rsidP="00414FF1">
      <w:pPr>
        <w:overflowPunct w:val="0"/>
        <w:autoSpaceDE w:val="0"/>
        <w:autoSpaceDN w:val="0"/>
        <w:adjustRightInd w:val="0"/>
        <w:ind w:right="-284" w:firstLine="708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4.2.   При обнаружении недостачи, некомплектности, производственных дефектов (брака, недостатках) во время приемки и при обнаружении производственных скрытых дефектов (браке, недостатках) в Продукции эксплуатации в период гарантийного срока обязательным является составление акта о выявленных недостачах, некомплектности, производственных дефектах (браке, недостатках). Дефектным считается картридж с неудовлетворительным качеством печати, в том числе имеющий следующие признаки некачественной продукции: наличие точек, полос темного или светлого (кроме случая полной выработки тонера) цвета вдоль или поперек отпечатка; повторяющийся темный отпечаток фонового характера убывающей насыщенности по длине отпечатка; муар; темные, вплоть до черных, линии по краям отпечатка; периодически повторяющиеся пятна темного или светлого тона; рельефная печать; неравномерная заливка участков равномерной интенсивности; пониженная контрастность, насыщенность отпечатка; серая полоса вдоль всего отпечатка переменной либо постоянной интенсивности; завороты, либо отсутствие текста по краям отпечатка; текст, графические изображения размазываются по листу, осыпаются с листа; не пропечатывается микрошрифт либо печатается с искажениями; высыпание тонера, как при наличии, так и со снятой блокировочной лентой; наличие царапин, потертостей, неравномерностей фоточувствительного слоя фотобарабана при наличии блокировочной ленты; наличие потертостей, царапин, сколов на корпусе картриджа; загрязнение тонером внутренней или внешней поверхности упаковочного пакета картриджа, самого картриджа при наличии блокировочной ленты; обрыв блокировочной ленты при попытке ее удаления; чека блокировочной ленты не составляет единого целого с боковой крышкой картриджа, изготовлена из пластмассы другой консистенции, либо приклеена; при попытке удаления блокировочной ленты вместе с чекой удаляется фрагмент боковой крышки картриджа. Поставка совместимых, восстановленных или перезаправленных  картриджей не допускается. Упаковка и маркировка расходных материалов должна содержать все признаки оригинальности, установленные производителями: голограммы, защитные пломбы, марки, содержащие все элементы защиты от подделок (микротесты, изменяемый под углом зрения цвет логотипа, термополоса и т.п.).</w:t>
      </w:r>
    </w:p>
    <w:p w:rsidR="00087823" w:rsidRPr="00414FF1" w:rsidRDefault="00087823" w:rsidP="00414FF1">
      <w:pPr>
        <w:ind w:firstLine="540"/>
        <w:contextualSpacing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Производственные коды на картриджах должны совпадать с производственными кодами на упаковке, корпус картриджа не должен иметь потертостей, царапин, сколов и следов вскрытия, а также не должны присутствовать следы чернил или мелкодисперсного тонера. </w:t>
      </w:r>
    </w:p>
    <w:p w:rsidR="00087823" w:rsidRPr="00414FF1" w:rsidRDefault="00087823" w:rsidP="00414FF1">
      <w:pPr>
        <w:overflowPunct w:val="0"/>
        <w:autoSpaceDE w:val="0"/>
        <w:autoSpaceDN w:val="0"/>
        <w:adjustRightInd w:val="0"/>
        <w:ind w:right="-284" w:firstLine="708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(браке, недостатках), выявленных в ходе приемки продукции, а также составление акта об обнаружении производственных скрытых дефектов (браке, недостатках) в Продукции эксплуатации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последствия, предусмотренные пунктом 7.5. настоящего договора.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414FF1">
        <w:rPr>
          <w:rFonts w:ascii="Arial" w:hAnsi="Arial" w:cs="Arial"/>
          <w:b/>
        </w:rPr>
        <w:t>5.   </w:t>
      </w:r>
      <w:r w:rsidRPr="00414FF1">
        <w:rPr>
          <w:rFonts w:ascii="Arial" w:hAnsi="Arial" w:cs="Arial"/>
          <w:b/>
          <w:caps/>
        </w:rPr>
        <w:t>пОРЯДОК РАСЧЕТОВ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5.1.   Оплата Продукции производится в следующем порядке: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Оплата Продукции производится Поставщику по факту поставки каждой партии согласно Графику поставки (приложение № 3) на основании счета-фактуры в течение ___ календарных дней с даты подписания Грузополучателем Акта входного контроля, который подписывается в течении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5.2.   Датой оплаты считается дата списания денежных средств с расчетного счета Покупателя.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5.3.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bCs/>
          <w:sz w:val="24"/>
          <w:szCs w:val="24"/>
        </w:rPr>
        <w:t>5.4. Счета-фактуры направляются Поставщиком по фактическому адресу Грузополучателя: 216400, Смоленская область, г. Десногорск по прилагаемому образцу (приложение № 5),</w:t>
      </w:r>
      <w:r w:rsidRPr="00414FF1">
        <w:rPr>
          <w:rFonts w:cs="Arial"/>
          <w:bCs/>
          <w:color w:val="0000FF"/>
          <w:sz w:val="24"/>
          <w:szCs w:val="24"/>
        </w:rPr>
        <w:t xml:space="preserve"> </w:t>
      </w:r>
      <w:r w:rsidRPr="00414FF1">
        <w:rPr>
          <w:rFonts w:cs="Arial"/>
          <w:bCs/>
          <w:sz w:val="24"/>
          <w:szCs w:val="24"/>
        </w:rPr>
        <w:t>в течение 5 календарных дней с даты поставки продукции на склад Грузополучателя,</w:t>
      </w:r>
      <w:r w:rsidRPr="00414FF1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414FF1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414FF1">
        <w:rPr>
          <w:rFonts w:ascii="Arial" w:hAnsi="Arial" w:cs="Arial"/>
          <w:b/>
        </w:rPr>
        <w:t>6.   ОБСТОЯТЕЛЬСТВА НЕПРЕОДОЛИМОЙ СИЛЫ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6.1.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6.2.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6.3.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414FF1">
        <w:rPr>
          <w:rFonts w:ascii="Arial" w:hAnsi="Arial" w:cs="Arial"/>
          <w:b/>
        </w:rPr>
        <w:t>7.   ОТВЕТСТВЕННОСТЬ СТОРОН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7.1.  </w:t>
      </w:r>
      <w:r w:rsidRPr="00414FF1">
        <w:rPr>
          <w:rFonts w:ascii="Arial" w:hAnsi="Arial" w:cs="Arial"/>
          <w:lang w:val="en-US"/>
        </w:rPr>
        <w:t> </w:t>
      </w:r>
      <w:r w:rsidRPr="00414FF1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87823" w:rsidRPr="00414FF1" w:rsidRDefault="00087823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  <w:iCs/>
        </w:rPr>
        <w:t xml:space="preserve">7.3.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414FF1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 </w:t>
      </w:r>
    </w:p>
    <w:p w:rsidR="00087823" w:rsidRPr="00414FF1" w:rsidRDefault="00087823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087823" w:rsidRPr="00414FF1" w:rsidRDefault="00087823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</w:rPr>
      </w:pPr>
      <w:r w:rsidRPr="00414FF1">
        <w:rPr>
          <w:rFonts w:ascii="Arial" w:hAnsi="Arial" w:cs="Arial"/>
        </w:rPr>
        <w:t>- оплатить Покупателю пени, в размере, предусмотренном пунктом 7.1. настоящего договора, за период с даты начала просрочки и до даты расторжения договора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414FF1">
        <w:rPr>
          <w:rFonts w:ascii="Arial" w:hAnsi="Arial" w:cs="Arial"/>
        </w:rPr>
        <w:t>7.5.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7.6.   Поставщик принимает на себя ответственность за качество поставляемой Продукции,</w:t>
      </w:r>
      <w:r w:rsidRPr="00414FF1">
        <w:rPr>
          <w:rStyle w:val="PageNumber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414FF1">
        <w:rPr>
          <w:rFonts w:ascii="Arial" w:hAnsi="Arial" w:cs="Arial"/>
        </w:rPr>
        <w:t xml:space="preserve">, в связи с чем обязуется: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(брака, недостатков) в Продукции;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-   выполнить условия, установленные в пунктах 7.7, 7.8, 7.9, 7.10 настоящего Договора.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дефектов (неисправностей, брака), обусловленных: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7.8.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087823" w:rsidRPr="00414FF1" w:rsidRDefault="00087823" w:rsidP="000B2117">
      <w:pPr>
        <w:spacing w:line="300" w:lineRule="auto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            7.9.   В случае если Поставщик не приступит к работам, указанным в пункте 7.7 настоящего  Договора, в течение 14 (четырнадцати) календарных дней с момента составления акта о выявленных дефектах (браке,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7.10.   Указанные в пункте 7.7.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7.11.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7.12.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414FF1">
        <w:rPr>
          <w:rFonts w:ascii="Arial" w:hAnsi="Arial" w:cs="Arial"/>
          <w:b/>
        </w:rPr>
        <w:t>8.   РАЗРЕШЕНИЕ СПОРОВ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8.1.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8.2.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</w:rPr>
      </w:pPr>
      <w:r w:rsidRPr="00414FF1">
        <w:rPr>
          <w:rFonts w:ascii="Arial" w:hAnsi="Arial" w:cs="Arial"/>
          <w:i/>
          <w:color w:val="0070C0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</w:rPr>
      </w:pPr>
      <w:r w:rsidRPr="00414FF1">
        <w:rPr>
          <w:rFonts w:ascii="Arial" w:hAnsi="Arial" w:cs="Arial"/>
          <w:i/>
          <w:color w:val="0070C0"/>
        </w:rPr>
        <w:t>Включать в текст договора (пункт 8.2.) следующую формулировку:</w:t>
      </w:r>
    </w:p>
    <w:p w:rsidR="00087823" w:rsidRPr="00414FF1" w:rsidRDefault="00087823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 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не урегулированные в досудебном порядке,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414FF1">
        <w:rPr>
          <w:rFonts w:ascii="Arial" w:hAnsi="Arial" w:cs="Arial"/>
          <w:b/>
        </w:rPr>
        <w:t>9.   СРОК ДЕЙСТВИЯ ДОГОВОРА</w:t>
      </w:r>
    </w:p>
    <w:p w:rsidR="00087823" w:rsidRPr="00414FF1" w:rsidRDefault="00087823" w:rsidP="001678E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  <w:bCs/>
        </w:rPr>
        <w:t>Настоящий договор вступает в силу с даты подписания его сторонами  (или с «__» _____________ 20__г.)</w:t>
      </w:r>
      <w:r w:rsidRPr="00414FF1">
        <w:rPr>
          <w:rFonts w:ascii="Arial" w:hAnsi="Arial" w:cs="Arial"/>
          <w:b/>
          <w:bCs/>
        </w:rPr>
        <w:t xml:space="preserve"> </w:t>
      </w:r>
      <w:r w:rsidRPr="00414FF1">
        <w:rPr>
          <w:rFonts w:ascii="Arial" w:hAnsi="Arial" w:cs="Arial"/>
          <w:bCs/>
        </w:rPr>
        <w:t xml:space="preserve"> и действует по «__» _____________ 20__г. но в любом случае до полного исполнения Сторонами обязательств. 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414FF1">
        <w:rPr>
          <w:rFonts w:ascii="Arial" w:hAnsi="Arial" w:cs="Arial"/>
          <w:b/>
        </w:rPr>
        <w:t>10.   ПРОЧИЕ УСЛОВИЯ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414FF1">
        <w:rPr>
          <w:rFonts w:ascii="Arial" w:hAnsi="Arial" w:cs="Arial"/>
        </w:rPr>
        <w:t xml:space="preserve">10.1.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414FF1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414FF1">
        <w:rPr>
          <w:rFonts w:ascii="Arial" w:hAnsi="Arial" w:cs="Arial"/>
        </w:rPr>
        <w:t xml:space="preserve"> </w:t>
      </w:r>
      <w:r w:rsidRPr="00414FF1">
        <w:rPr>
          <w:rFonts w:ascii="Arial" w:hAnsi="Arial" w:cs="Arial"/>
          <w:bCs/>
        </w:rPr>
        <w:t>оформляются дополнительным соглашением</w:t>
      </w:r>
      <w:r w:rsidRPr="00414FF1">
        <w:rPr>
          <w:rFonts w:ascii="Arial" w:hAnsi="Arial" w:cs="Arial"/>
        </w:rPr>
        <w:t xml:space="preserve"> за подписью и печатями обеих сторон,</w:t>
      </w:r>
      <w:r w:rsidRPr="00414FF1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Pr="00414FF1">
        <w:rPr>
          <w:rFonts w:ascii="Arial" w:hAnsi="Arial" w:cs="Arial"/>
        </w:rPr>
        <w:t xml:space="preserve"> и являются неотъемлемой частью настоящего Договора</w:t>
      </w:r>
      <w:r w:rsidRPr="00414FF1">
        <w:rPr>
          <w:rFonts w:ascii="Arial" w:hAnsi="Arial" w:cs="Arial"/>
          <w:bCs/>
        </w:rPr>
        <w:t xml:space="preserve">. </w:t>
      </w:r>
    </w:p>
    <w:p w:rsidR="00087823" w:rsidRPr="00414FF1" w:rsidRDefault="00087823" w:rsidP="006C4079">
      <w:pPr>
        <w:spacing w:line="300" w:lineRule="auto"/>
        <w:ind w:firstLine="709"/>
        <w:rPr>
          <w:rFonts w:ascii="Arial" w:hAnsi="Arial" w:cs="Arial"/>
        </w:rPr>
      </w:pPr>
      <w:r w:rsidRPr="00414FF1">
        <w:rPr>
          <w:rFonts w:ascii="Arial" w:hAnsi="Arial" w:cs="Arial"/>
        </w:rPr>
        <w:t>10.2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10.3   Покупатель обязан сохранять неприкосновенными любые товарные знаки и эмблемы завода-изготовителя, нанесенные на Продукцию.</w:t>
      </w:r>
    </w:p>
    <w:p w:rsidR="00087823" w:rsidRPr="00414FF1" w:rsidRDefault="00087823" w:rsidP="00EF398B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10.4  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10.5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10.6. Поставщик вправе отказаться от исполнения настоящего договора при условии полного возмещения Покупателю убытков. 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10.7.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10.8.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414FF1">
        <w:rPr>
          <w:rFonts w:ascii="Arial" w:hAnsi="Arial" w:cs="Arial"/>
          <w:i/>
        </w:rPr>
        <w:tab/>
      </w:r>
      <w:r w:rsidRPr="00414FF1">
        <w:rPr>
          <w:rFonts w:ascii="Arial" w:hAnsi="Arial" w:cs="Arial"/>
        </w:rPr>
        <w:t>10.9.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414FF1">
        <w:rPr>
          <w:rFonts w:cs="Arial"/>
          <w:sz w:val="24"/>
          <w:szCs w:val="24"/>
        </w:rPr>
        <w:t>10.10.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10.11. Неотъемлемой частью настоящего договора является: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Приложение №1 «Спецификация №1»;</w:t>
      </w:r>
    </w:p>
    <w:p w:rsidR="00087823" w:rsidRPr="00414FF1" w:rsidRDefault="00087823" w:rsidP="00214F8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Приложение №2 «Спецификация №2»;</w:t>
      </w:r>
    </w:p>
    <w:p w:rsidR="00087823" w:rsidRPr="00414FF1" w:rsidRDefault="00087823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Приложение №3 «График поставки Продукции»; </w:t>
      </w:r>
    </w:p>
    <w:p w:rsidR="00087823" w:rsidRPr="00414FF1" w:rsidRDefault="00087823" w:rsidP="000467C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>Приложение №4 «Образец заполнения счета-фактуры»;</w:t>
      </w:r>
    </w:p>
    <w:p w:rsidR="00087823" w:rsidRPr="00414FF1" w:rsidRDefault="00087823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414FF1">
        <w:rPr>
          <w:rFonts w:ascii="Arial" w:hAnsi="Arial" w:cs="Arial"/>
        </w:rPr>
        <w:t xml:space="preserve">Приложение № 5 «График платежей»; </w:t>
      </w:r>
    </w:p>
    <w:p w:rsidR="00087823" w:rsidRPr="00414FF1" w:rsidRDefault="00087823" w:rsidP="006C4079">
      <w:pPr>
        <w:pStyle w:val="a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414FF1">
        <w:rPr>
          <w:rFonts w:cs="Arial"/>
          <w:b/>
          <w:sz w:val="24"/>
          <w:szCs w:val="24"/>
        </w:rPr>
        <w:t>12.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4"/>
        <w:gridCol w:w="3828"/>
        <w:gridCol w:w="958"/>
      </w:tblGrid>
      <w:tr w:rsidR="00087823" w:rsidRPr="00414FF1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414FF1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414FF1">
                <w:rPr>
                  <w:rFonts w:cs="Arial"/>
                  <w:sz w:val="24"/>
                  <w:szCs w:val="24"/>
                </w:rPr>
                <w:t>109507 г</w:t>
              </w:r>
            </w:smartTag>
            <w:r w:rsidRPr="00414FF1">
              <w:rPr>
                <w:rFonts w:cs="Arial"/>
                <w:sz w:val="24"/>
                <w:szCs w:val="24"/>
              </w:rPr>
              <w:t>. Москва, ул. Ферганская, 25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414FF1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216400, Смоленская область, г. Десногорск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087823" w:rsidRPr="00414FF1" w:rsidRDefault="00087823" w:rsidP="0001042E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087823" w:rsidRPr="00414FF1" w:rsidRDefault="00087823" w:rsidP="0001042E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087823" w:rsidRPr="00414FF1" w:rsidRDefault="00087823" w:rsidP="0001042E">
            <w:pPr>
              <w:pStyle w:val="a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087823" w:rsidRPr="00414FF1" w:rsidRDefault="00087823" w:rsidP="0001042E">
            <w:pPr>
              <w:rPr>
                <w:rFonts w:ascii="Arial" w:hAnsi="Arial" w:cs="Arial"/>
              </w:rPr>
            </w:pPr>
            <w:r w:rsidRPr="00414FF1">
              <w:rPr>
                <w:rFonts w:ascii="Arial" w:hAnsi="Arial" w:cs="Arial"/>
              </w:rPr>
              <w:t xml:space="preserve">Р/сч. № 40702810292000000178 </w:t>
            </w:r>
          </w:p>
          <w:p w:rsidR="00087823" w:rsidRPr="00414FF1" w:rsidRDefault="00087823" w:rsidP="0001042E">
            <w:pPr>
              <w:rPr>
                <w:rFonts w:ascii="Arial" w:hAnsi="Arial" w:cs="Arial"/>
              </w:rPr>
            </w:pPr>
            <w:r w:rsidRPr="00414FF1">
              <w:rPr>
                <w:rFonts w:ascii="Arial" w:hAnsi="Arial" w:cs="Arial"/>
              </w:rPr>
              <w:t xml:space="preserve">ОКПО 09807684, </w:t>
            </w:r>
          </w:p>
          <w:p w:rsidR="00087823" w:rsidRPr="00414FF1" w:rsidRDefault="00087823" w:rsidP="0001042E">
            <w:pPr>
              <w:rPr>
                <w:rFonts w:ascii="Arial" w:hAnsi="Arial" w:cs="Arial"/>
              </w:rPr>
            </w:pPr>
            <w:r w:rsidRPr="00414FF1">
              <w:rPr>
                <w:rFonts w:ascii="Arial" w:hAnsi="Arial" w:cs="Arial"/>
              </w:rPr>
              <w:t>ОГРН 1027700167110</w:t>
            </w:r>
          </w:p>
          <w:p w:rsidR="00087823" w:rsidRPr="00414FF1" w:rsidRDefault="00087823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414FF1">
              <w:rPr>
                <w:rFonts w:ascii="Arial" w:hAnsi="Arial" w:cs="Arial"/>
                <w:b/>
              </w:rPr>
              <w:t xml:space="preserve">Отгрузочные реквизиты </w:t>
            </w:r>
            <w:r w:rsidRPr="00414FF1">
              <w:rPr>
                <w:rFonts w:ascii="Arial" w:hAnsi="Arial" w:cs="Arial"/>
              </w:rPr>
              <w:t>(для вагонных поставок):</w:t>
            </w:r>
          </w:p>
          <w:p w:rsidR="00087823" w:rsidRPr="00414FF1" w:rsidRDefault="00087823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414FF1">
              <w:rPr>
                <w:rFonts w:ascii="Arial" w:hAnsi="Arial" w:cs="Arial"/>
              </w:rPr>
              <w:t>Ст. Аселье, Московской ж.д., код станции 178006</w:t>
            </w:r>
          </w:p>
          <w:p w:rsidR="00087823" w:rsidRPr="00414FF1" w:rsidRDefault="00087823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414FF1">
              <w:rPr>
                <w:rFonts w:ascii="Arial" w:hAnsi="Arial" w:cs="Arial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087823" w:rsidRPr="00414FF1" w:rsidRDefault="00087823" w:rsidP="00921DA4">
            <w:pPr>
              <w:spacing w:line="300" w:lineRule="auto"/>
              <w:rPr>
                <w:rFonts w:ascii="Arial" w:hAnsi="Arial" w:cs="Arial"/>
              </w:rPr>
            </w:pPr>
            <w:r w:rsidRPr="00414FF1">
              <w:rPr>
                <w:rFonts w:ascii="Arial" w:hAnsi="Arial" w:cs="Arial"/>
              </w:rPr>
              <w:t>ОКПО 25798559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414FF1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______________________________________(</w:t>
            </w:r>
            <w:r w:rsidRPr="00414FF1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414FF1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414FF1">
              <w:rPr>
                <w:rFonts w:cs="Arial"/>
                <w:i/>
                <w:sz w:val="24"/>
                <w:szCs w:val="24"/>
              </w:rPr>
              <w:t>__________________________________________(ИНН, КПП, р/счет, кор/счет, БИК, коды ОКВЭД, ОКПО)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087823" w:rsidRPr="00414FF1" w:rsidTr="00921DA4">
        <w:tc>
          <w:tcPr>
            <w:tcW w:w="4785" w:type="dxa"/>
          </w:tcPr>
          <w:p w:rsidR="00087823" w:rsidRPr="00414FF1" w:rsidRDefault="0008782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087823" w:rsidRPr="00414FF1" w:rsidRDefault="00087823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087823" w:rsidRPr="00414FF1" w:rsidTr="00921DA4">
        <w:tc>
          <w:tcPr>
            <w:tcW w:w="4785" w:type="dxa"/>
          </w:tcPr>
          <w:p w:rsidR="00087823" w:rsidRPr="00414FF1" w:rsidRDefault="0008782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414FF1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087823" w:rsidRPr="00414FF1" w:rsidRDefault="00087823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087823" w:rsidRPr="00414FF1" w:rsidTr="00921DA4">
        <w:tc>
          <w:tcPr>
            <w:tcW w:w="4785" w:type="dxa"/>
          </w:tcPr>
          <w:p w:rsidR="00087823" w:rsidRPr="00414FF1" w:rsidRDefault="0008782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087823" w:rsidRPr="00414FF1" w:rsidRDefault="00087823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087823" w:rsidRPr="00414FF1" w:rsidTr="00921DA4">
        <w:trPr>
          <w:trHeight w:val="967"/>
        </w:trPr>
        <w:tc>
          <w:tcPr>
            <w:tcW w:w="4785" w:type="dxa"/>
          </w:tcPr>
          <w:p w:rsidR="00087823" w:rsidRPr="00414FF1" w:rsidRDefault="0008782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087823" w:rsidRPr="00414FF1" w:rsidRDefault="0008782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087823" w:rsidRPr="00414FF1" w:rsidRDefault="00087823" w:rsidP="00921DA4">
            <w:pPr>
              <w:pStyle w:val="a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087823" w:rsidRPr="00414FF1" w:rsidRDefault="00087823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087823" w:rsidRPr="00414FF1" w:rsidRDefault="00087823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087823" w:rsidRPr="00414FF1" w:rsidRDefault="00087823" w:rsidP="00921DA4">
            <w:pPr>
              <w:pStyle w:val="a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414FF1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087823" w:rsidRPr="00414FF1" w:rsidRDefault="00087823" w:rsidP="00475BAB">
      <w:pPr>
        <w:pStyle w:val="a"/>
        <w:tabs>
          <w:tab w:val="clear" w:pos="680"/>
          <w:tab w:val="left" w:pos="708"/>
        </w:tabs>
        <w:spacing w:before="0" w:after="0" w:line="300" w:lineRule="auto"/>
        <w:rPr>
          <w:rFonts w:cs="Arial"/>
          <w:sz w:val="24"/>
          <w:szCs w:val="24"/>
        </w:rPr>
      </w:pPr>
    </w:p>
    <w:sectPr w:rsidR="00087823" w:rsidRPr="00414FF1" w:rsidSect="00414FF1">
      <w:footerReference w:type="default" r:id="rId7"/>
      <w:pgSz w:w="11906" w:h="16838"/>
      <w:pgMar w:top="680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823" w:rsidRDefault="00087823" w:rsidP="009509F5">
      <w:r>
        <w:separator/>
      </w:r>
    </w:p>
  </w:endnote>
  <w:endnote w:type="continuationSeparator" w:id="0">
    <w:p w:rsidR="00087823" w:rsidRDefault="00087823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823" w:rsidRDefault="00087823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087823" w:rsidRDefault="000878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823" w:rsidRDefault="00087823" w:rsidP="009509F5">
      <w:r>
        <w:separator/>
      </w:r>
    </w:p>
  </w:footnote>
  <w:footnote w:type="continuationSeparator" w:id="0">
    <w:p w:rsidR="00087823" w:rsidRDefault="00087823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1042E"/>
    <w:rsid w:val="00013415"/>
    <w:rsid w:val="00014790"/>
    <w:rsid w:val="00016B4D"/>
    <w:rsid w:val="000222C5"/>
    <w:rsid w:val="00030EB2"/>
    <w:rsid w:val="00030EE9"/>
    <w:rsid w:val="00033083"/>
    <w:rsid w:val="000467C6"/>
    <w:rsid w:val="00053F13"/>
    <w:rsid w:val="00064B79"/>
    <w:rsid w:val="0007204E"/>
    <w:rsid w:val="00087823"/>
    <w:rsid w:val="000A4F1C"/>
    <w:rsid w:val="000B2117"/>
    <w:rsid w:val="000C0F02"/>
    <w:rsid w:val="000E28EA"/>
    <w:rsid w:val="000E29FC"/>
    <w:rsid w:val="000E7B2C"/>
    <w:rsid w:val="000F21CD"/>
    <w:rsid w:val="00107B6B"/>
    <w:rsid w:val="00121DF9"/>
    <w:rsid w:val="0012237B"/>
    <w:rsid w:val="00143FF6"/>
    <w:rsid w:val="001636FF"/>
    <w:rsid w:val="001678EA"/>
    <w:rsid w:val="001723F4"/>
    <w:rsid w:val="00184C70"/>
    <w:rsid w:val="001870EE"/>
    <w:rsid w:val="001A1C72"/>
    <w:rsid w:val="00213DEB"/>
    <w:rsid w:val="00214F86"/>
    <w:rsid w:val="00221022"/>
    <w:rsid w:val="0023046D"/>
    <w:rsid w:val="00244AFD"/>
    <w:rsid w:val="002558FE"/>
    <w:rsid w:val="00267F46"/>
    <w:rsid w:val="00271866"/>
    <w:rsid w:val="0028138A"/>
    <w:rsid w:val="00295F6F"/>
    <w:rsid w:val="0029614E"/>
    <w:rsid w:val="002972FF"/>
    <w:rsid w:val="002A0E55"/>
    <w:rsid w:val="002C327B"/>
    <w:rsid w:val="002C7153"/>
    <w:rsid w:val="002C7AE5"/>
    <w:rsid w:val="002D6B92"/>
    <w:rsid w:val="002F2BCE"/>
    <w:rsid w:val="002F4B93"/>
    <w:rsid w:val="00320CB5"/>
    <w:rsid w:val="003410BF"/>
    <w:rsid w:val="00350A8D"/>
    <w:rsid w:val="003B097B"/>
    <w:rsid w:val="003F6C94"/>
    <w:rsid w:val="003F7A6C"/>
    <w:rsid w:val="00414FF1"/>
    <w:rsid w:val="00421D47"/>
    <w:rsid w:val="00435AFA"/>
    <w:rsid w:val="00452717"/>
    <w:rsid w:val="00475BAB"/>
    <w:rsid w:val="00487459"/>
    <w:rsid w:val="004A1FFE"/>
    <w:rsid w:val="004A4483"/>
    <w:rsid w:val="004A6DAB"/>
    <w:rsid w:val="004B1BC9"/>
    <w:rsid w:val="004C5DEA"/>
    <w:rsid w:val="004C5F72"/>
    <w:rsid w:val="004F22AA"/>
    <w:rsid w:val="0051073B"/>
    <w:rsid w:val="00510E29"/>
    <w:rsid w:val="0051175C"/>
    <w:rsid w:val="00511C7A"/>
    <w:rsid w:val="005216EC"/>
    <w:rsid w:val="005330E5"/>
    <w:rsid w:val="00533B6A"/>
    <w:rsid w:val="00560DEC"/>
    <w:rsid w:val="00570BDF"/>
    <w:rsid w:val="00584227"/>
    <w:rsid w:val="005956AD"/>
    <w:rsid w:val="005B063A"/>
    <w:rsid w:val="005B672C"/>
    <w:rsid w:val="005D36AE"/>
    <w:rsid w:val="00621771"/>
    <w:rsid w:val="00626C83"/>
    <w:rsid w:val="00633075"/>
    <w:rsid w:val="00684F7C"/>
    <w:rsid w:val="006A7E2A"/>
    <w:rsid w:val="006B778B"/>
    <w:rsid w:val="006C4079"/>
    <w:rsid w:val="006D5B54"/>
    <w:rsid w:val="006D6479"/>
    <w:rsid w:val="006F1AED"/>
    <w:rsid w:val="006F587A"/>
    <w:rsid w:val="00715EC7"/>
    <w:rsid w:val="007353A2"/>
    <w:rsid w:val="00774F05"/>
    <w:rsid w:val="00786E99"/>
    <w:rsid w:val="00795F73"/>
    <w:rsid w:val="007A43B8"/>
    <w:rsid w:val="007A5214"/>
    <w:rsid w:val="007F14EC"/>
    <w:rsid w:val="0080005A"/>
    <w:rsid w:val="008130DB"/>
    <w:rsid w:val="00815717"/>
    <w:rsid w:val="008213A5"/>
    <w:rsid w:val="008308B9"/>
    <w:rsid w:val="0083677F"/>
    <w:rsid w:val="008467F2"/>
    <w:rsid w:val="00886354"/>
    <w:rsid w:val="008871CC"/>
    <w:rsid w:val="008D5EBB"/>
    <w:rsid w:val="008E41E2"/>
    <w:rsid w:val="008E72B3"/>
    <w:rsid w:val="0090194E"/>
    <w:rsid w:val="009058EF"/>
    <w:rsid w:val="00921DA4"/>
    <w:rsid w:val="00921DAF"/>
    <w:rsid w:val="00922AA1"/>
    <w:rsid w:val="00923754"/>
    <w:rsid w:val="009509F5"/>
    <w:rsid w:val="009527ED"/>
    <w:rsid w:val="00981272"/>
    <w:rsid w:val="009A28BE"/>
    <w:rsid w:val="009B6BD0"/>
    <w:rsid w:val="009D1043"/>
    <w:rsid w:val="00A14037"/>
    <w:rsid w:val="00A16FF5"/>
    <w:rsid w:val="00A17A28"/>
    <w:rsid w:val="00A53C1D"/>
    <w:rsid w:val="00A54992"/>
    <w:rsid w:val="00A66B4A"/>
    <w:rsid w:val="00A82447"/>
    <w:rsid w:val="00AA15F5"/>
    <w:rsid w:val="00AF2F1F"/>
    <w:rsid w:val="00AF3921"/>
    <w:rsid w:val="00B5129D"/>
    <w:rsid w:val="00B6274A"/>
    <w:rsid w:val="00B904B0"/>
    <w:rsid w:val="00BA52D1"/>
    <w:rsid w:val="00BA68E6"/>
    <w:rsid w:val="00CA5996"/>
    <w:rsid w:val="00CB4D9E"/>
    <w:rsid w:val="00CE2341"/>
    <w:rsid w:val="00CE42B7"/>
    <w:rsid w:val="00D21319"/>
    <w:rsid w:val="00D52FA6"/>
    <w:rsid w:val="00D605DC"/>
    <w:rsid w:val="00D631E7"/>
    <w:rsid w:val="00D7643D"/>
    <w:rsid w:val="00D94AC9"/>
    <w:rsid w:val="00DA540D"/>
    <w:rsid w:val="00DC2A64"/>
    <w:rsid w:val="00DF77FF"/>
    <w:rsid w:val="00E042D7"/>
    <w:rsid w:val="00E1548E"/>
    <w:rsid w:val="00E20CBF"/>
    <w:rsid w:val="00E46777"/>
    <w:rsid w:val="00E62449"/>
    <w:rsid w:val="00E64BE8"/>
    <w:rsid w:val="00E807A3"/>
    <w:rsid w:val="00EA0302"/>
    <w:rsid w:val="00EA1B52"/>
    <w:rsid w:val="00EA3AB3"/>
    <w:rsid w:val="00EA5F08"/>
    <w:rsid w:val="00EC578E"/>
    <w:rsid w:val="00ED5C2A"/>
    <w:rsid w:val="00EF398B"/>
    <w:rsid w:val="00F171E8"/>
    <w:rsid w:val="00F17FDE"/>
    <w:rsid w:val="00F35659"/>
    <w:rsid w:val="00F3771A"/>
    <w:rsid w:val="00F662ED"/>
    <w:rsid w:val="00F66D09"/>
    <w:rsid w:val="00F73526"/>
    <w:rsid w:val="00F94AE0"/>
    <w:rsid w:val="00FA4845"/>
    <w:rsid w:val="00FB76E1"/>
    <w:rsid w:val="00FC1DA9"/>
    <w:rsid w:val="00FE7198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сновной_САЭС"/>
    <w:basedOn w:val="Normal"/>
    <w:link w:val="a0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C407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0">
    <w:name w:val="основной_САЭС Знак"/>
    <w:link w:val="a"/>
    <w:uiPriority w:val="99"/>
    <w:locked/>
    <w:rsid w:val="006C4079"/>
    <w:rPr>
      <w:rFonts w:ascii="Arial" w:hAnsi="Arial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3B097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link w:val="NoSpacingChar"/>
    <w:uiPriority w:val="99"/>
    <w:qFormat/>
    <w:rsid w:val="009509F5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6A7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553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73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192</TotalTime>
  <Pages>10</Pages>
  <Words>3689</Words>
  <Characters>21033</Characters>
  <Application>Microsoft Office Outlook</Application>
  <DocSecurity>0</DocSecurity>
  <Lines>0</Lines>
  <Paragraphs>0</Paragraphs>
  <ScaleCrop>false</ScaleCrop>
  <Company>САЭС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Bulekova</cp:lastModifiedBy>
  <cp:revision>12</cp:revision>
  <cp:lastPrinted>2012-01-25T09:50:00Z</cp:lastPrinted>
  <dcterms:created xsi:type="dcterms:W3CDTF">2011-11-02T12:39:00Z</dcterms:created>
  <dcterms:modified xsi:type="dcterms:W3CDTF">2012-01-25T09:57:00Z</dcterms:modified>
</cp:coreProperties>
</file>